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37" w:rsidRPr="00513FE6" w:rsidRDefault="00C06E3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E37" w:rsidRPr="00513FE6" w:rsidRDefault="00C06E3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06E37" w:rsidRPr="00513FE6" w:rsidRDefault="00C06E3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6E37" w:rsidRPr="00513FE6" w:rsidRDefault="00C06E3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6E37" w:rsidRDefault="00C06E3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06E37" w:rsidRPr="00E40E79" w:rsidRDefault="00C06E3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C06E37" w:rsidRPr="00513FE6" w:rsidRDefault="00C06E3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2929</w:t>
      </w:r>
    </w:p>
    <w:p w:rsidR="00C06E37" w:rsidRPr="003C0768" w:rsidRDefault="00C06E3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06E37" w:rsidRPr="00E40E79" w:rsidRDefault="00C06E37" w:rsidP="00B05BA8">
      <w:pPr>
        <w:rPr>
          <w:rFonts w:ascii="Century" w:hAnsi="Century"/>
          <w:sz w:val="18"/>
          <w:szCs w:val="26"/>
          <w:lang w:val="uk-UA"/>
        </w:rPr>
      </w:pPr>
    </w:p>
    <w:p w:rsidR="00C06E37" w:rsidRPr="003C0768" w:rsidRDefault="00C06E3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6E37" w:rsidRPr="00E40E79" w:rsidRDefault="00C06E37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C06E37" w:rsidRPr="003C0768" w:rsidRDefault="00C06E3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Садовій Ганні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06E37" w:rsidRPr="003C0768" w:rsidRDefault="00C06E3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06E37" w:rsidRDefault="00C06E37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25,7719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4620987200:08:000:0002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C06E37" w:rsidRPr="007C76DF" w:rsidRDefault="00C06E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Ганні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06E37" w:rsidRPr="003C0768" w:rsidRDefault="00C06E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6E37" w:rsidRPr="003C0768" w:rsidRDefault="00C06E3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C06E37" w:rsidRDefault="00C06E3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6E37" w:rsidRPr="003C0768" w:rsidRDefault="00C06E3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06E37" w:rsidRDefault="00C06E37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C06E37" w:rsidSect="00C06E37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06E37" w:rsidRPr="003C0768" w:rsidRDefault="00C06E3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06E37" w:rsidRPr="003C0768" w:rsidSect="00C06E37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06E37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37B0C4E-8E98-4E30-A89D-3ADD7353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307</Words>
  <Characters>2184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